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A456BF" w14:textId="090BE0C5" w:rsidR="006B2F86" w:rsidRDefault="002C036B" w:rsidP="00E71FC3">
      <w:pPr>
        <w:pStyle w:val="NoSpacing"/>
      </w:pPr>
      <w:r>
        <w:rPr>
          <w:u w:val="single"/>
        </w:rPr>
        <w:t>Thomas WAYNFLETE</w:t>
      </w:r>
      <w:r>
        <w:t xml:space="preserve">   </w:t>
      </w:r>
      <w:proofErr w:type="gramStart"/>
      <w:r>
        <w:t xml:space="preserve">   (</w:t>
      </w:r>
      <w:proofErr w:type="gramEnd"/>
      <w:r>
        <w:t>fl.1485)</w:t>
      </w:r>
    </w:p>
    <w:p w14:paraId="27BA9C6B" w14:textId="486EFD1D" w:rsidR="002C036B" w:rsidRDefault="002C036B" w:rsidP="00E71FC3">
      <w:pPr>
        <w:pStyle w:val="NoSpacing"/>
      </w:pPr>
      <w:r>
        <w:t xml:space="preserve">of Canterbury. </w:t>
      </w:r>
      <w:proofErr w:type="spellStart"/>
      <w:r>
        <w:t>Taverner</w:t>
      </w:r>
      <w:proofErr w:type="spellEnd"/>
      <w:r>
        <w:t>.</w:t>
      </w:r>
    </w:p>
    <w:p w14:paraId="64F11E4B" w14:textId="11241E82" w:rsidR="002C036B" w:rsidRDefault="002C036B" w:rsidP="00E71FC3">
      <w:pPr>
        <w:pStyle w:val="NoSpacing"/>
      </w:pPr>
    </w:p>
    <w:p w14:paraId="31B30CFC" w14:textId="3D05FC62" w:rsidR="002C036B" w:rsidRDefault="002C036B" w:rsidP="00E71FC3">
      <w:pPr>
        <w:pStyle w:val="NoSpacing"/>
      </w:pPr>
    </w:p>
    <w:p w14:paraId="29B01777" w14:textId="79A099D9" w:rsidR="002C036B" w:rsidRDefault="002C036B" w:rsidP="00E71FC3">
      <w:pPr>
        <w:pStyle w:val="NoSpacing"/>
      </w:pPr>
      <w:r>
        <w:t>Son of Thomas.   (Cowper p.89)</w:t>
      </w:r>
    </w:p>
    <w:p w14:paraId="213B1863" w14:textId="73235FDC" w:rsidR="002C036B" w:rsidRDefault="002C036B" w:rsidP="00E71FC3">
      <w:pPr>
        <w:pStyle w:val="NoSpacing"/>
      </w:pPr>
    </w:p>
    <w:p w14:paraId="2F216938" w14:textId="2FCE4B35" w:rsidR="002C036B" w:rsidRDefault="002C036B" w:rsidP="00E71FC3">
      <w:pPr>
        <w:pStyle w:val="NoSpacing"/>
      </w:pPr>
    </w:p>
    <w:p w14:paraId="1827FD22" w14:textId="7C03BCE4" w:rsidR="002C036B" w:rsidRDefault="002C036B" w:rsidP="00E71FC3">
      <w:pPr>
        <w:pStyle w:val="NoSpacing"/>
      </w:pPr>
      <w:r>
        <w:tab/>
        <w:t>1485</w:t>
      </w:r>
      <w:r>
        <w:tab/>
        <w:t>He became a Freeman by primogeniture.   (ibid.)</w:t>
      </w:r>
    </w:p>
    <w:p w14:paraId="36727B3A" w14:textId="60EE3869" w:rsidR="002C036B" w:rsidRDefault="002C036B" w:rsidP="00E71FC3">
      <w:pPr>
        <w:pStyle w:val="NoSpacing"/>
      </w:pPr>
    </w:p>
    <w:p w14:paraId="2DF6F3E8" w14:textId="75F7C400" w:rsidR="002C036B" w:rsidRDefault="002C036B" w:rsidP="00E71FC3">
      <w:pPr>
        <w:pStyle w:val="NoSpacing"/>
      </w:pPr>
    </w:p>
    <w:p w14:paraId="3D272119" w14:textId="212D818B" w:rsidR="002C036B" w:rsidRDefault="002C036B" w:rsidP="00E71FC3">
      <w:pPr>
        <w:pStyle w:val="NoSpacing"/>
      </w:pPr>
    </w:p>
    <w:p w14:paraId="69CF7395" w14:textId="28F14A1D" w:rsidR="002C036B" w:rsidRPr="002C036B" w:rsidRDefault="002C036B" w:rsidP="00E71FC3">
      <w:pPr>
        <w:pStyle w:val="NoSpacing"/>
      </w:pPr>
      <w:r>
        <w:t>2 August 2018</w:t>
      </w:r>
      <w:bookmarkStart w:id="0" w:name="_GoBack"/>
      <w:bookmarkEnd w:id="0"/>
    </w:p>
    <w:sectPr w:rsidR="002C036B" w:rsidRPr="002C036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6282A" w14:textId="77777777" w:rsidR="002C036B" w:rsidRDefault="002C036B" w:rsidP="00E71FC3">
      <w:pPr>
        <w:spacing w:after="0" w:line="240" w:lineRule="auto"/>
      </w:pPr>
      <w:r>
        <w:separator/>
      </w:r>
    </w:p>
  </w:endnote>
  <w:endnote w:type="continuationSeparator" w:id="0">
    <w:p w14:paraId="1FECEC66" w14:textId="77777777" w:rsidR="002C036B" w:rsidRDefault="002C036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D431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A0D13A" w14:textId="77777777" w:rsidR="002C036B" w:rsidRDefault="002C036B" w:rsidP="00E71FC3">
      <w:pPr>
        <w:spacing w:after="0" w:line="240" w:lineRule="auto"/>
      </w:pPr>
      <w:r>
        <w:separator/>
      </w:r>
    </w:p>
  </w:footnote>
  <w:footnote w:type="continuationSeparator" w:id="0">
    <w:p w14:paraId="7E01C378" w14:textId="77777777" w:rsidR="002C036B" w:rsidRDefault="002C036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36B"/>
    <w:rsid w:val="001A7C09"/>
    <w:rsid w:val="002C036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7A6D00"/>
  <w15:chartTrackingRefBased/>
  <w15:docId w15:val="{A3995712-D5A1-4ED1-BA51-76A835287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2018-08-02T20:08:00Z</dcterms:created>
  <dcterms:modified xsi:type="dcterms:W3CDTF">2018-08-02T20:11:00Z</dcterms:modified>
</cp:coreProperties>
</file>